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40D14" w14:textId="77777777" w:rsidR="00424A5A" w:rsidRDefault="00424A5A"/>
    <w:p w14:paraId="0D166381" w14:textId="77777777" w:rsidR="00424A5A" w:rsidRDefault="00424A5A"/>
    <w:p w14:paraId="2EF3F7EC" w14:textId="77777777" w:rsidR="00424A5A" w:rsidRDefault="00424A5A" w:rsidP="00424A5A"/>
    <w:p w14:paraId="607AEB14" w14:textId="77777777" w:rsidR="00424A5A" w:rsidRPr="00427B3B" w:rsidRDefault="00424A5A" w:rsidP="00424A5A">
      <w:pPr>
        <w:rPr>
          <w:rFonts w:ascii="Arial" w:hAnsi="Arial" w:cs="Arial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424A5A" w:rsidRPr="00943A3E" w14:paraId="13301929" w14:textId="77777777">
        <w:tc>
          <w:tcPr>
            <w:tcW w:w="1080" w:type="dxa"/>
            <w:vAlign w:val="center"/>
          </w:tcPr>
          <w:p w14:paraId="66995001" w14:textId="77777777" w:rsidR="00424A5A" w:rsidRPr="00943A3E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3A3E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29F2C3A" w14:textId="396190E0" w:rsidR="00424A5A" w:rsidRPr="00943A3E" w:rsidRDefault="00E73C00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943A3E">
              <w:rPr>
                <w:rFonts w:ascii="Arial" w:hAnsi="Arial" w:cs="Arial"/>
                <w:color w:val="0000FF"/>
                <w:sz w:val="16"/>
                <w:szCs w:val="16"/>
              </w:rPr>
              <w:t>43001-</w:t>
            </w:r>
            <w:r w:rsidR="00943A3E" w:rsidRPr="00943A3E">
              <w:rPr>
                <w:rFonts w:ascii="Arial" w:hAnsi="Arial" w:cs="Arial"/>
                <w:color w:val="0000FF"/>
                <w:sz w:val="16"/>
                <w:szCs w:val="16"/>
              </w:rPr>
              <w:t>198/2025-0</w:t>
            </w:r>
            <w:r w:rsidR="00D7623A"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</w:p>
        </w:tc>
        <w:tc>
          <w:tcPr>
            <w:tcW w:w="1080" w:type="dxa"/>
            <w:vAlign w:val="center"/>
          </w:tcPr>
          <w:p w14:paraId="4F707C32" w14:textId="77777777" w:rsidR="00424A5A" w:rsidRPr="00943A3E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29595CD0" w14:textId="77777777" w:rsidR="00424A5A" w:rsidRPr="00943A3E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3A3E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644A5873" w14:textId="1815F876" w:rsidR="00424A5A" w:rsidRPr="00943A3E" w:rsidRDefault="00943A3E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943A3E">
              <w:rPr>
                <w:rFonts w:ascii="Arial" w:hAnsi="Arial" w:cs="Arial"/>
                <w:color w:val="0000FF"/>
                <w:sz w:val="16"/>
                <w:szCs w:val="16"/>
              </w:rPr>
              <w:t>A-26/25 S</w:t>
            </w:r>
            <w:r w:rsidR="00424A5A" w:rsidRPr="00943A3E">
              <w:rPr>
                <w:rFonts w:ascii="Arial" w:hAnsi="Arial" w:cs="Arial"/>
                <w:color w:val="0000FF"/>
                <w:sz w:val="16"/>
                <w:szCs w:val="16"/>
              </w:rPr>
              <w:t xml:space="preserve">  </w:t>
            </w:r>
          </w:p>
        </w:tc>
      </w:tr>
      <w:tr w:rsidR="00424A5A" w:rsidRPr="00943A3E" w14:paraId="78B32864" w14:textId="77777777">
        <w:tc>
          <w:tcPr>
            <w:tcW w:w="1080" w:type="dxa"/>
            <w:vAlign w:val="center"/>
          </w:tcPr>
          <w:p w14:paraId="3741E428" w14:textId="77777777" w:rsidR="00424A5A" w:rsidRPr="00943A3E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3A3E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75DA9716" w14:textId="4D9D9F07" w:rsidR="00424A5A" w:rsidRPr="00943A3E" w:rsidRDefault="00943A3E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943A3E">
              <w:rPr>
                <w:rFonts w:ascii="Arial" w:hAnsi="Arial" w:cs="Arial"/>
                <w:color w:val="0000FF"/>
                <w:sz w:val="16"/>
                <w:szCs w:val="16"/>
              </w:rPr>
              <w:t>12</w:t>
            </w:r>
            <w:r w:rsidR="00E73C00" w:rsidRPr="00943A3E">
              <w:rPr>
                <w:rFonts w:ascii="Arial" w:hAnsi="Arial" w:cs="Arial"/>
                <w:color w:val="0000FF"/>
                <w:sz w:val="16"/>
                <w:szCs w:val="16"/>
              </w:rPr>
              <w:t>.0</w:t>
            </w:r>
            <w:r w:rsidRPr="00943A3E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="00E73C00" w:rsidRPr="00943A3E">
              <w:rPr>
                <w:rFonts w:ascii="Arial" w:hAnsi="Arial" w:cs="Arial"/>
                <w:color w:val="0000FF"/>
                <w:sz w:val="16"/>
                <w:szCs w:val="16"/>
              </w:rPr>
              <w:t>.202</w:t>
            </w:r>
            <w:r w:rsidRPr="00943A3E"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</w:p>
        </w:tc>
        <w:tc>
          <w:tcPr>
            <w:tcW w:w="1080" w:type="dxa"/>
            <w:vAlign w:val="center"/>
          </w:tcPr>
          <w:p w14:paraId="5DE32EE9" w14:textId="77777777" w:rsidR="00424A5A" w:rsidRPr="00943A3E" w:rsidRDefault="00424A5A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6F8B8DAA" w14:textId="77777777" w:rsidR="00424A5A" w:rsidRPr="00943A3E" w:rsidRDefault="00424A5A" w:rsidP="003560E2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943A3E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57C6979C" w14:textId="1EC0B8C4" w:rsidR="00424A5A" w:rsidRPr="00943A3E" w:rsidRDefault="00E73C00" w:rsidP="003560E2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 w:rsidRPr="00943A3E">
              <w:rPr>
                <w:rFonts w:ascii="Arial" w:hAnsi="Arial" w:cs="Arial"/>
                <w:color w:val="0000FF"/>
                <w:sz w:val="16"/>
                <w:szCs w:val="16"/>
              </w:rPr>
              <w:t>2431-2</w:t>
            </w:r>
            <w:r w:rsidR="00943A3E" w:rsidRPr="00943A3E">
              <w:rPr>
                <w:rFonts w:ascii="Arial" w:hAnsi="Arial" w:cs="Arial"/>
                <w:color w:val="0000FF"/>
                <w:sz w:val="16"/>
                <w:szCs w:val="16"/>
              </w:rPr>
              <w:t>5-000696</w:t>
            </w:r>
            <w:r w:rsidRPr="00943A3E">
              <w:rPr>
                <w:rFonts w:ascii="Arial" w:hAnsi="Arial" w:cs="Arial"/>
                <w:color w:val="0000FF"/>
                <w:sz w:val="16"/>
                <w:szCs w:val="16"/>
              </w:rPr>
              <w:t>/0</w:t>
            </w:r>
          </w:p>
        </w:tc>
      </w:tr>
    </w:tbl>
    <w:p w14:paraId="0C2173AD" w14:textId="77777777" w:rsidR="00424A5A" w:rsidRPr="00943A3E" w:rsidRDefault="00424A5A" w:rsidP="00424A5A">
      <w:pPr>
        <w:pStyle w:val="Telobesedila2"/>
        <w:ind w:left="-181" w:right="-210"/>
        <w:rPr>
          <w:rFonts w:cs="Arial"/>
          <w:szCs w:val="20"/>
        </w:rPr>
      </w:pPr>
    </w:p>
    <w:p w14:paraId="7A5F6453" w14:textId="77777777" w:rsidR="00424A5A" w:rsidRPr="00943A3E" w:rsidRDefault="00424A5A"/>
    <w:p w14:paraId="3898B1FF" w14:textId="77777777" w:rsidR="00556816" w:rsidRPr="00943A3E" w:rsidRDefault="00556816">
      <w:pPr>
        <w:rPr>
          <w:sz w:val="22"/>
        </w:rPr>
      </w:pPr>
    </w:p>
    <w:p w14:paraId="54F16890" w14:textId="77777777" w:rsidR="00424A5A" w:rsidRPr="00943A3E" w:rsidRDefault="00424A5A">
      <w:pPr>
        <w:rPr>
          <w:sz w:val="22"/>
        </w:rPr>
      </w:pPr>
    </w:p>
    <w:p w14:paraId="4C454FDA" w14:textId="77777777" w:rsidR="00E813F4" w:rsidRPr="00943A3E" w:rsidRDefault="00E813F4" w:rsidP="00E813F4">
      <w:pPr>
        <w:rPr>
          <w:sz w:val="22"/>
        </w:rPr>
      </w:pPr>
    </w:p>
    <w:p w14:paraId="1A153B7C" w14:textId="7806BE18" w:rsidR="00E813F4" w:rsidRPr="00943A3E" w:rsidRDefault="00752E17" w:rsidP="00E813F4">
      <w:pPr>
        <w:pStyle w:val="Konnaopomba-besedilo"/>
        <w:spacing w:before="240"/>
        <w:jc w:val="center"/>
        <w:rPr>
          <w:rFonts w:ascii="Times New Roman" w:hAnsi="Times New Roman"/>
          <w:b/>
          <w:spacing w:val="20"/>
          <w:sz w:val="22"/>
        </w:rPr>
      </w:pPr>
      <w:r w:rsidRPr="00943A3E">
        <w:rPr>
          <w:rFonts w:ascii="Times New Roman" w:hAnsi="Times New Roman"/>
          <w:b/>
          <w:spacing w:val="20"/>
          <w:sz w:val="22"/>
        </w:rPr>
        <w:t>SPREMEMBA RAZPISNE DOKUMENTACIJE</w:t>
      </w:r>
    </w:p>
    <w:p w14:paraId="3B97BCFE" w14:textId="77777777" w:rsidR="00E813F4" w:rsidRPr="00943A3E" w:rsidRDefault="00E813F4" w:rsidP="00E813F4">
      <w:pPr>
        <w:pStyle w:val="Konnaopomba-besedilo"/>
        <w:jc w:val="center"/>
        <w:rPr>
          <w:rFonts w:ascii="Times New Roman" w:hAnsi="Times New Roman"/>
          <w:b/>
          <w:spacing w:val="20"/>
          <w:sz w:val="22"/>
        </w:rPr>
      </w:pPr>
      <w:r w:rsidRPr="00943A3E">
        <w:rPr>
          <w:rFonts w:ascii="Times New Roman" w:hAnsi="Times New Roman"/>
          <w:b/>
          <w:spacing w:val="20"/>
          <w:sz w:val="22"/>
        </w:rPr>
        <w:t xml:space="preserve">za oddajo javnega naročila </w:t>
      </w:r>
    </w:p>
    <w:p w14:paraId="473A37E9" w14:textId="77777777" w:rsidR="00E813F4" w:rsidRPr="00943A3E" w:rsidRDefault="00E813F4" w:rsidP="00E813F4">
      <w:pPr>
        <w:pStyle w:val="Konnaopomba-besedilo"/>
        <w:rPr>
          <w:rFonts w:ascii="Times New Roman" w:hAnsi="Times New Roman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E813F4" w:rsidRPr="00943A3E" w14:paraId="03B96006" w14:textId="77777777">
        <w:tc>
          <w:tcPr>
            <w:tcW w:w="9288" w:type="dxa"/>
          </w:tcPr>
          <w:p w14:paraId="1F7FC51B" w14:textId="1FC4335C" w:rsidR="00E813F4" w:rsidRPr="00943A3E" w:rsidRDefault="00943A3E" w:rsidP="003560E2">
            <w:pPr>
              <w:pStyle w:val="Konnaopomba-besedilo"/>
              <w:jc w:val="center"/>
              <w:rPr>
                <w:rFonts w:ascii="Times New Roman" w:hAnsi="Times New Roman"/>
                <w:b/>
                <w:sz w:val="22"/>
              </w:rPr>
            </w:pPr>
            <w:r w:rsidRPr="00943A3E">
              <w:rPr>
                <w:rFonts w:ascii="Times New Roman" w:hAnsi="Times New Roman"/>
                <w:b/>
                <w:sz w:val="22"/>
              </w:rPr>
              <w:t>Izdelava državnega prostorskega načrta in strokovnih podlag za obvoznico Most na Soči</w:t>
            </w:r>
          </w:p>
        </w:tc>
      </w:tr>
    </w:tbl>
    <w:p w14:paraId="79A57708" w14:textId="128072DA" w:rsidR="00E813F4" w:rsidRPr="00943A3E" w:rsidRDefault="00E813F4" w:rsidP="00E813F4">
      <w:pPr>
        <w:pStyle w:val="Konnaopomba-besedilo"/>
        <w:jc w:val="both"/>
        <w:rPr>
          <w:rFonts w:ascii="Times New Roman" w:hAnsi="Times New Roman"/>
          <w:sz w:val="22"/>
        </w:rPr>
      </w:pPr>
    </w:p>
    <w:p w14:paraId="64C2BF61" w14:textId="77777777" w:rsidR="00752E17" w:rsidRPr="00943A3E" w:rsidRDefault="00752E17" w:rsidP="00E813F4">
      <w:pPr>
        <w:pStyle w:val="Konnaopomba-besedilo"/>
        <w:jc w:val="both"/>
        <w:rPr>
          <w:rFonts w:ascii="Times New Roman" w:hAnsi="Times New Roman"/>
          <w:sz w:val="22"/>
        </w:rPr>
      </w:pPr>
    </w:p>
    <w:p w14:paraId="5BD4583A" w14:textId="0B2B72F0" w:rsidR="00E813F4" w:rsidRPr="00943A3E" w:rsidRDefault="00752E17" w:rsidP="00E813F4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  <w:r w:rsidRPr="00943A3E">
        <w:rPr>
          <w:rFonts w:ascii="Times New Roman" w:hAnsi="Times New Roman"/>
          <w:sz w:val="22"/>
        </w:rPr>
        <w:t>Obvestilo o spremembi razpisne dokumentacije je objavljeno na "Portalu javnih naročil"</w:t>
      </w:r>
      <w:r w:rsidRPr="00943A3E">
        <w:rPr>
          <w:rFonts w:ascii="Times New Roman" w:hAnsi="Times New Roman"/>
          <w:sz w:val="22"/>
          <w:szCs w:val="22"/>
        </w:rPr>
        <w:t>.</w:t>
      </w:r>
    </w:p>
    <w:p w14:paraId="70A8C9AA" w14:textId="164D65B6" w:rsidR="00752E17" w:rsidRPr="00943A3E" w:rsidRDefault="00752E17" w:rsidP="00E813F4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</w:p>
    <w:p w14:paraId="5FC9428F" w14:textId="77777777" w:rsidR="00752E17" w:rsidRPr="00943A3E" w:rsidRDefault="00752E17" w:rsidP="00752E17">
      <w:pPr>
        <w:pStyle w:val="Konnaopomba-besedilo"/>
        <w:spacing w:after="60"/>
        <w:jc w:val="both"/>
        <w:rPr>
          <w:rFonts w:ascii="Times New Roman" w:hAnsi="Times New Roman"/>
          <w:sz w:val="22"/>
          <w:szCs w:val="22"/>
        </w:rPr>
      </w:pPr>
      <w:r w:rsidRPr="00943A3E">
        <w:rPr>
          <w:rFonts w:ascii="Times New Roman" w:hAnsi="Times New Roman"/>
          <w:sz w:val="22"/>
          <w:szCs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752E17" w:rsidRPr="00752E17" w14:paraId="3651EEE2" w14:textId="77777777" w:rsidTr="000B0D76">
        <w:trPr>
          <w:trHeight w:val="3511"/>
        </w:trPr>
        <w:tc>
          <w:tcPr>
            <w:tcW w:w="9287" w:type="dxa"/>
          </w:tcPr>
          <w:p w14:paraId="629BABB6" w14:textId="77777777" w:rsidR="00D7623A" w:rsidRDefault="00D7623A" w:rsidP="000B0D76">
            <w:pPr>
              <w:pStyle w:val="Telobesedila2"/>
              <w:widowControl w:val="0"/>
              <w:spacing w:line="254" w:lineRule="atLeas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14:paraId="0883A155" w14:textId="6EFFB3A5" w:rsidR="00752E17" w:rsidRPr="00943A3E" w:rsidRDefault="00752E17" w:rsidP="000B0D76">
            <w:pPr>
              <w:pStyle w:val="Telobesedila2"/>
              <w:widowControl w:val="0"/>
              <w:spacing w:line="254" w:lineRule="atLeas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43A3E">
              <w:rPr>
                <w:rFonts w:ascii="Times New Roman" w:hAnsi="Times New Roman"/>
                <w:b/>
                <w:bCs/>
                <w:sz w:val="22"/>
                <w:szCs w:val="22"/>
              </w:rPr>
              <w:t>Naročnik objavlja:</w:t>
            </w:r>
          </w:p>
          <w:p w14:paraId="3CD0F00D" w14:textId="44F3088B" w:rsidR="00752E17" w:rsidRPr="00C31A62" w:rsidRDefault="00752E17" w:rsidP="000B0D76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1D9898CA" w14:textId="02E133B6" w:rsidR="004B6717" w:rsidRPr="00C31A62" w:rsidRDefault="00943A3E" w:rsidP="000B0D76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 w:rsidRPr="00C31A62">
              <w:rPr>
                <w:rFonts w:ascii="Times New Roman" w:hAnsi="Times New Roman"/>
                <w:sz w:val="22"/>
                <w:szCs w:val="22"/>
              </w:rPr>
              <w:t xml:space="preserve">Dopolnjeno </w:t>
            </w:r>
            <w:r w:rsidR="004B6717" w:rsidRPr="00C31A62">
              <w:rPr>
                <w:rFonts w:ascii="Times New Roman" w:hAnsi="Times New Roman"/>
                <w:sz w:val="22"/>
                <w:szCs w:val="22"/>
              </w:rPr>
              <w:t>Specifikacija naročila z navedbo odgovornih oseb</w:t>
            </w:r>
            <w:r w:rsidRPr="00C31A62">
              <w:rPr>
                <w:rFonts w:ascii="Times New Roman" w:hAnsi="Times New Roman"/>
                <w:sz w:val="22"/>
                <w:szCs w:val="22"/>
              </w:rPr>
              <w:t xml:space="preserve"> (Specifikacija naročila z navedbo odgovornih oseb S1)</w:t>
            </w:r>
            <w:r w:rsidR="00C31A62">
              <w:rPr>
                <w:rFonts w:ascii="Times New Roman" w:hAnsi="Times New Roman"/>
                <w:sz w:val="22"/>
                <w:szCs w:val="22"/>
              </w:rPr>
              <w:t>:</w:t>
            </w:r>
            <w:r w:rsidR="004B6717" w:rsidRPr="00C31A6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14CB4E53" w14:textId="5EEEF76F" w:rsidR="004B6717" w:rsidRPr="00C31A62" w:rsidRDefault="00943A3E" w:rsidP="00943A3E">
            <w:pPr>
              <w:pStyle w:val="Telobesedila2"/>
              <w:widowControl w:val="0"/>
              <w:numPr>
                <w:ilvl w:val="0"/>
                <w:numId w:val="19"/>
              </w:numPr>
              <w:spacing w:line="254" w:lineRule="atLeast"/>
              <w:rPr>
                <w:rFonts w:ascii="Tahoma" w:hAnsi="Tahoma" w:cs="Tahoma"/>
                <w:i/>
                <w:sz w:val="19"/>
                <w:szCs w:val="19"/>
              </w:rPr>
            </w:pPr>
            <w:r w:rsidRPr="00C31A62">
              <w:rPr>
                <w:rFonts w:ascii="Tahoma" w:hAnsi="Tahoma" w:cs="Tahoma"/>
                <w:sz w:val="19"/>
                <w:szCs w:val="19"/>
              </w:rPr>
              <w:t xml:space="preserve">nova postavka </w:t>
            </w:r>
            <w:r w:rsidR="004B6717" w:rsidRPr="00C31A62">
              <w:rPr>
                <w:rFonts w:ascii="Tahoma" w:hAnsi="Tahoma" w:cs="Tahoma"/>
                <w:sz w:val="19"/>
                <w:szCs w:val="19"/>
              </w:rPr>
              <w:t xml:space="preserve">točka </w:t>
            </w:r>
            <w:r w:rsidRPr="00C31A62">
              <w:rPr>
                <w:rFonts w:ascii="Tahoma" w:hAnsi="Tahoma" w:cs="Tahoma"/>
                <w:sz w:val="19"/>
                <w:szCs w:val="19"/>
              </w:rPr>
              <w:t xml:space="preserve">4.4  </w:t>
            </w:r>
          </w:p>
          <w:p w14:paraId="3E6067FB" w14:textId="1196E5D7" w:rsidR="004B6717" w:rsidRDefault="004B6717" w:rsidP="00752E17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64FC1DEE" w14:textId="37150F79" w:rsidR="00C31A62" w:rsidRDefault="00C31A62" w:rsidP="00752E17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3DFF70E5" w14:textId="65CE8C55" w:rsidR="00C31A62" w:rsidRDefault="00C31A62" w:rsidP="00752E17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Spremenjena navodila za pripravo ponudbe (Navodila za pripravo ponudbe S1):</w:t>
            </w:r>
          </w:p>
          <w:p w14:paraId="18592124" w14:textId="3FEA8DFE" w:rsidR="00C31A62" w:rsidRDefault="00C31A62" w:rsidP="00C31A62">
            <w:pPr>
              <w:pStyle w:val="Telobesedila2"/>
              <w:widowControl w:val="0"/>
              <w:numPr>
                <w:ilvl w:val="0"/>
                <w:numId w:val="19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točka 3.2.2.5 (umaknjen pogoj glede po strokovni izobrazbi s področja gradbeništva ali geologije) </w:t>
            </w:r>
          </w:p>
          <w:p w14:paraId="24561F71" w14:textId="1EC015B2" w:rsidR="00C31A62" w:rsidRDefault="00C31A62" w:rsidP="00C31A62">
            <w:pPr>
              <w:pStyle w:val="Telobesedila2"/>
              <w:widowControl w:val="0"/>
              <w:numPr>
                <w:ilvl w:val="0"/>
                <w:numId w:val="19"/>
              </w:num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čistopis obrazcev</w:t>
            </w:r>
            <w:r w:rsidR="00C12CD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3B2F2D2C" w14:textId="1BE4B65F" w:rsidR="00C31A62" w:rsidRDefault="00C31A62" w:rsidP="00752E17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303515A2" w14:textId="77777777" w:rsidR="00C31A62" w:rsidRDefault="00C31A62" w:rsidP="00752E17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790DCEBF" w14:textId="77777777" w:rsidR="00C31A62" w:rsidRDefault="00C31A62" w:rsidP="00752E17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  <w:p w14:paraId="25E3FC47" w14:textId="1381E3D3" w:rsidR="00C31A62" w:rsidRPr="00752E17" w:rsidRDefault="00C31A62" w:rsidP="00752E17">
            <w:pPr>
              <w:pStyle w:val="Telobesedila2"/>
              <w:widowControl w:val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00462BB2" w14:textId="77777777" w:rsidR="00752E17" w:rsidRPr="00752E17" w:rsidRDefault="00752E17" w:rsidP="00752E17">
      <w:pPr>
        <w:pStyle w:val="Telobesedila2"/>
        <w:widowControl w:val="0"/>
        <w:spacing w:line="254" w:lineRule="atLeast"/>
        <w:rPr>
          <w:rFonts w:ascii="Times New Roman" w:hAnsi="Times New Roman"/>
          <w:b/>
          <w:sz w:val="22"/>
          <w:szCs w:val="22"/>
        </w:rPr>
      </w:pPr>
    </w:p>
    <w:p w14:paraId="1F070C1B" w14:textId="77777777" w:rsidR="00752E17" w:rsidRPr="00752E17" w:rsidRDefault="00752E17" w:rsidP="00752E17">
      <w:pPr>
        <w:pStyle w:val="Telobesedila2"/>
        <w:widowControl w:val="0"/>
        <w:spacing w:line="254" w:lineRule="atLeast"/>
        <w:rPr>
          <w:rFonts w:ascii="Times New Roman" w:hAnsi="Times New Roman"/>
          <w:sz w:val="22"/>
          <w:szCs w:val="22"/>
        </w:rPr>
      </w:pPr>
    </w:p>
    <w:p w14:paraId="3243C0C6" w14:textId="6C47349C" w:rsidR="00752E17" w:rsidRPr="00752E17" w:rsidRDefault="00752E17" w:rsidP="00E813F4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</w:p>
    <w:p w14:paraId="02BA25DC" w14:textId="77777777" w:rsidR="00752E17" w:rsidRPr="00752E17" w:rsidRDefault="00752E17" w:rsidP="00E813F4">
      <w:pPr>
        <w:pStyle w:val="Konnaopomba-besedilo"/>
        <w:jc w:val="both"/>
        <w:rPr>
          <w:rFonts w:ascii="Times New Roman" w:hAnsi="Times New Roman"/>
          <w:sz w:val="22"/>
          <w:szCs w:val="22"/>
        </w:rPr>
      </w:pPr>
    </w:p>
    <w:p w14:paraId="5D8A33D6" w14:textId="77777777" w:rsidR="00556816" w:rsidRPr="00752E17" w:rsidRDefault="00556816">
      <w:pPr>
        <w:rPr>
          <w:sz w:val="22"/>
          <w:szCs w:val="22"/>
        </w:rPr>
      </w:pPr>
    </w:p>
    <w:sectPr w:rsidR="00556816" w:rsidRPr="00752E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699FBA" w14:textId="77777777" w:rsidR="00680C3B" w:rsidRDefault="00680C3B">
      <w:r>
        <w:separator/>
      </w:r>
    </w:p>
  </w:endnote>
  <w:endnote w:type="continuationSeparator" w:id="0">
    <w:p w14:paraId="0B2A5FC5" w14:textId="77777777" w:rsidR="00680C3B" w:rsidRDefault="00680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221CA" w14:textId="77777777" w:rsidR="00E73C00" w:rsidRDefault="00E73C0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BEB56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2D432C76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6D701DF4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013A0012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292171B5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0313E4F5" w14:textId="77777777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050D7577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706006BE" w14:textId="77777777" w:rsidR="00E813F4" w:rsidRDefault="00E813F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5C723B" w14:textId="38692FD0" w:rsidR="00E813F4" w:rsidRDefault="00E813F4" w:rsidP="002507C2">
    <w:pPr>
      <w:pStyle w:val="Noga"/>
      <w:ind w:firstLine="540"/>
    </w:pPr>
    <w:r>
      <w:t xml:space="preserve">  </w:t>
    </w:r>
    <w:r w:rsidR="00E73C00" w:rsidRPr="00643501">
      <w:rPr>
        <w:noProof/>
      </w:rPr>
      <w:drawing>
        <wp:inline distT="0" distB="0" distL="0" distR="0" wp14:anchorId="3997F61D" wp14:editId="4FF3008E">
          <wp:extent cx="539115" cy="42989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73C00" w:rsidRPr="00643501">
      <w:rPr>
        <w:noProof/>
      </w:rPr>
      <w:drawing>
        <wp:inline distT="0" distB="0" distL="0" distR="0" wp14:anchorId="15C98AC2" wp14:editId="797EB86E">
          <wp:extent cx="429895" cy="429895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9895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E73C00" w:rsidRPr="00CF74F9">
      <w:rPr>
        <w:noProof/>
      </w:rPr>
      <w:drawing>
        <wp:inline distT="0" distB="0" distL="0" distR="0" wp14:anchorId="6FDCEE3E" wp14:editId="2203FBC6">
          <wp:extent cx="2340610" cy="34099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0610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14970313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C04F5" w14:textId="77777777" w:rsidR="00680C3B" w:rsidRDefault="00680C3B">
      <w:r>
        <w:separator/>
      </w:r>
    </w:p>
  </w:footnote>
  <w:footnote w:type="continuationSeparator" w:id="0">
    <w:p w14:paraId="195E1C62" w14:textId="77777777" w:rsidR="00680C3B" w:rsidRDefault="00680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7253D" w14:textId="77777777" w:rsidR="00E73C00" w:rsidRDefault="00E73C0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F6920" w14:textId="77777777" w:rsidR="00E73C00" w:rsidRDefault="00E73C0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4766B" w14:textId="7D0420F3" w:rsidR="00DB7CDA" w:rsidRDefault="00E73C00">
    <w:pPr>
      <w:pStyle w:val="Glava"/>
    </w:pPr>
    <w:r>
      <w:rPr>
        <w:noProof/>
      </w:rPr>
      <w:drawing>
        <wp:anchor distT="0" distB="0" distL="114300" distR="114300" simplePos="0" relativeHeight="251657728" behindDoc="1" locked="0" layoutInCell="1" allowOverlap="1" wp14:anchorId="63D84279" wp14:editId="0F5CFA89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3DD2E5A"/>
    <w:multiLevelType w:val="hybridMultilevel"/>
    <w:tmpl w:val="B8F4E05E"/>
    <w:lvl w:ilvl="0" w:tplc="FAD44642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39884785"/>
    <w:multiLevelType w:val="hybridMultilevel"/>
    <w:tmpl w:val="48B0D6C2"/>
    <w:lvl w:ilvl="0" w:tplc="4A7A9810">
      <w:start w:val="2431"/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8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8"/>
  </w:num>
  <w:num w:numId="4">
    <w:abstractNumId w:val="7"/>
  </w:num>
  <w:num w:numId="5">
    <w:abstractNumId w:val="15"/>
  </w:num>
  <w:num w:numId="6">
    <w:abstractNumId w:val="17"/>
  </w:num>
  <w:num w:numId="7">
    <w:abstractNumId w:val="13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2"/>
  </w:num>
  <w:num w:numId="13">
    <w:abstractNumId w:val="12"/>
  </w:num>
  <w:num w:numId="14">
    <w:abstractNumId w:val="14"/>
  </w:num>
  <w:num w:numId="15">
    <w:abstractNumId w:val="11"/>
  </w:num>
  <w:num w:numId="16">
    <w:abstractNumId w:val="3"/>
  </w:num>
  <w:num w:numId="17">
    <w:abstractNumId w:val="9"/>
  </w:num>
  <w:num w:numId="18">
    <w:abstractNumId w:val="4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C00"/>
    <w:rsid w:val="00045C5E"/>
    <w:rsid w:val="000646A9"/>
    <w:rsid w:val="001836BB"/>
    <w:rsid w:val="00216549"/>
    <w:rsid w:val="002507C2"/>
    <w:rsid w:val="00290551"/>
    <w:rsid w:val="003133A6"/>
    <w:rsid w:val="003560E2"/>
    <w:rsid w:val="003579C0"/>
    <w:rsid w:val="00424A5A"/>
    <w:rsid w:val="0044323F"/>
    <w:rsid w:val="004B34B5"/>
    <w:rsid w:val="004B6717"/>
    <w:rsid w:val="00556816"/>
    <w:rsid w:val="0063365F"/>
    <w:rsid w:val="00634B0D"/>
    <w:rsid w:val="00637BE6"/>
    <w:rsid w:val="00680C3B"/>
    <w:rsid w:val="006E2DD5"/>
    <w:rsid w:val="00752E17"/>
    <w:rsid w:val="00925F4F"/>
    <w:rsid w:val="00943A3E"/>
    <w:rsid w:val="009B1FD9"/>
    <w:rsid w:val="00A05C73"/>
    <w:rsid w:val="00A17575"/>
    <w:rsid w:val="00A30F6B"/>
    <w:rsid w:val="00AC4251"/>
    <w:rsid w:val="00AD3747"/>
    <w:rsid w:val="00AF3EDE"/>
    <w:rsid w:val="00B06377"/>
    <w:rsid w:val="00C12CD4"/>
    <w:rsid w:val="00C31A62"/>
    <w:rsid w:val="00D1631A"/>
    <w:rsid w:val="00D676A5"/>
    <w:rsid w:val="00D7623A"/>
    <w:rsid w:val="00DB7CDA"/>
    <w:rsid w:val="00E51016"/>
    <w:rsid w:val="00E66D5B"/>
    <w:rsid w:val="00E73C00"/>
    <w:rsid w:val="00E813F4"/>
    <w:rsid w:val="00EA1375"/>
    <w:rsid w:val="00FA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DFD1932"/>
  <w15:chartTrackingRefBased/>
  <w15:docId w15:val="{7655C2AA-871C-4545-BE6B-1E0E035E9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link w:val="Telobesedila2Znak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  <w:style w:type="character" w:customStyle="1" w:styleId="Telobesedila2Znak">
    <w:name w:val="Telo besedila 2 Znak"/>
    <w:basedOn w:val="Privzetapisavaodstavka"/>
    <w:link w:val="Telobesedila2"/>
    <w:rsid w:val="00752E17"/>
    <w:rPr>
      <w:rFonts w:ascii="Arial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85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570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4871263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56599408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10229029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Pojasnila%20razpisne%20dokumentacije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Pojasnila razpisne dokumentacije</Template>
  <TotalTime>17</TotalTime>
  <Pages>1</Pages>
  <Words>90</Words>
  <Characters>655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subject/>
  <dc:creator>Administrator</dc:creator>
  <cp:keywords/>
  <dc:description/>
  <cp:lastModifiedBy>Sabina Brodt</cp:lastModifiedBy>
  <cp:revision>5</cp:revision>
  <cp:lastPrinted>2024-07-16T12:56:00Z</cp:lastPrinted>
  <dcterms:created xsi:type="dcterms:W3CDTF">2024-07-31T08:39:00Z</dcterms:created>
  <dcterms:modified xsi:type="dcterms:W3CDTF">2025-08-12T07:41:00Z</dcterms:modified>
</cp:coreProperties>
</file>